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4764D" w14:textId="77777777" w:rsidR="00201214" w:rsidRPr="0093702F" w:rsidRDefault="00201214" w:rsidP="00201214">
      <w:pPr>
        <w:rPr>
          <w:lang w:val="kl-GL"/>
        </w:rPr>
      </w:pPr>
    </w:p>
    <w:p w14:paraId="758B5B96" w14:textId="77777777" w:rsidR="00201214" w:rsidRPr="0093702F" w:rsidRDefault="00201214" w:rsidP="00201214">
      <w:pPr>
        <w:rPr>
          <w:lang w:val="kl-GL"/>
        </w:rPr>
      </w:pPr>
    </w:p>
    <w:p w14:paraId="489013B9" w14:textId="06C4E167" w:rsidR="00201214" w:rsidRPr="0093702F" w:rsidRDefault="00D62A9E" w:rsidP="00201214">
      <w:pPr>
        <w:jc w:val="center"/>
        <w:rPr>
          <w:b/>
          <w:bCs/>
          <w:lang w:val="kl-GL"/>
        </w:rPr>
      </w:pPr>
      <w:r w:rsidRPr="0093702F">
        <w:rPr>
          <w:b/>
          <w:bCs/>
          <w:lang w:val="kl-GL"/>
        </w:rPr>
        <w:t>ESG-</w:t>
      </w:r>
      <w:r w:rsidR="00B4521A" w:rsidRPr="0093702F">
        <w:rPr>
          <w:b/>
          <w:bCs/>
          <w:lang w:val="kl-GL"/>
        </w:rPr>
        <w:t xml:space="preserve">imut tunngasut pillugit </w:t>
      </w:r>
      <w:r w:rsidR="00790622" w:rsidRPr="0093702F">
        <w:rPr>
          <w:b/>
          <w:bCs/>
          <w:lang w:val="kl-GL"/>
        </w:rPr>
        <w:t xml:space="preserve">sanilliussilluni </w:t>
      </w:r>
      <w:r w:rsidR="00F34DED" w:rsidRPr="0093702F">
        <w:rPr>
          <w:b/>
          <w:bCs/>
          <w:lang w:val="kl-GL"/>
        </w:rPr>
        <w:t>nalunaarus</w:t>
      </w:r>
      <w:r w:rsidR="00F34DED">
        <w:rPr>
          <w:b/>
          <w:bCs/>
          <w:lang w:val="kl-GL"/>
        </w:rPr>
        <w:t>i</w:t>
      </w:r>
      <w:r w:rsidR="00F34DED" w:rsidRPr="0093702F">
        <w:rPr>
          <w:b/>
          <w:bCs/>
          <w:lang w:val="kl-GL"/>
        </w:rPr>
        <w:t xml:space="preserve">amik </w:t>
      </w:r>
      <w:r w:rsidR="00790622" w:rsidRPr="0093702F">
        <w:rPr>
          <w:b/>
          <w:bCs/>
          <w:lang w:val="kl-GL"/>
        </w:rPr>
        <w:t>suliaqarnissaq</w:t>
      </w:r>
    </w:p>
    <w:p w14:paraId="3F824A1D" w14:textId="163F7F29" w:rsidR="00790622" w:rsidRPr="0093702F" w:rsidRDefault="00790622" w:rsidP="00790622">
      <w:pPr>
        <w:jc w:val="center"/>
        <w:rPr>
          <w:lang w:val="kl-GL"/>
        </w:rPr>
      </w:pPr>
      <w:r w:rsidRPr="0093702F">
        <w:rPr>
          <w:b/>
          <w:bCs/>
          <w:lang w:val="kl-GL"/>
        </w:rPr>
        <w:t>PILLUGU ISUMAQATIGIISSUTIP NEQEROORTITSIVIGINEQARNISSAA PILLUGU ALLAKKIAQ</w:t>
      </w:r>
    </w:p>
    <w:p w14:paraId="5A518A3B" w14:textId="0938F7BC" w:rsidR="00201214" w:rsidRPr="0093702F" w:rsidRDefault="000520D5" w:rsidP="00201214">
      <w:pPr>
        <w:jc w:val="center"/>
        <w:rPr>
          <w:lang w:val="kl-GL"/>
        </w:rPr>
      </w:pPr>
      <w:r>
        <w:rPr>
          <w:b/>
          <w:bCs/>
          <w:lang w:val="kl-GL"/>
        </w:rPr>
        <w:t>apriili</w:t>
      </w:r>
      <w:r w:rsidR="00201214" w:rsidRPr="0093702F">
        <w:rPr>
          <w:b/>
          <w:bCs/>
          <w:lang w:val="kl-GL"/>
        </w:rPr>
        <w:t xml:space="preserve"> 202</w:t>
      </w:r>
      <w:r w:rsidR="00D62A9E" w:rsidRPr="0093702F">
        <w:rPr>
          <w:b/>
          <w:bCs/>
          <w:lang w:val="kl-GL"/>
        </w:rPr>
        <w:t>6</w:t>
      </w:r>
    </w:p>
    <w:p w14:paraId="0530D41A" w14:textId="4281F5F3" w:rsidR="00201214" w:rsidRPr="0093702F" w:rsidRDefault="00201214" w:rsidP="00201214">
      <w:pPr>
        <w:rPr>
          <w:lang w:val="kl-GL"/>
        </w:rPr>
      </w:pPr>
      <w:r w:rsidRPr="0093702F">
        <w:rPr>
          <w:b/>
          <w:bCs/>
          <w:lang w:val="kl-GL"/>
        </w:rPr>
        <w:t xml:space="preserve">1. </w:t>
      </w:r>
      <w:r w:rsidR="00A43823" w:rsidRPr="0093702F">
        <w:rPr>
          <w:b/>
          <w:bCs/>
          <w:lang w:val="kl-GL"/>
        </w:rPr>
        <w:t xml:space="preserve">Aallaqqaasiut </w:t>
      </w:r>
      <w:r w:rsidRPr="0093702F">
        <w:rPr>
          <w:b/>
          <w:bCs/>
          <w:lang w:val="kl-GL"/>
        </w:rPr>
        <w:t xml:space="preserve"> </w:t>
      </w:r>
    </w:p>
    <w:p w14:paraId="3D4594AE" w14:textId="5BE0BCC6" w:rsidR="00201214" w:rsidRPr="0093702F" w:rsidRDefault="00D62A9E" w:rsidP="00201214">
      <w:pPr>
        <w:rPr>
          <w:lang w:val="kl-GL"/>
        </w:rPr>
      </w:pPr>
      <w:r w:rsidRPr="0093702F">
        <w:rPr>
          <w:lang w:val="kl-GL"/>
        </w:rPr>
        <w:t>ESG-</w:t>
      </w:r>
      <w:r w:rsidR="003B7EF1" w:rsidRPr="0093702F">
        <w:rPr>
          <w:lang w:val="kl-GL"/>
        </w:rPr>
        <w:t>imut tunngasut pillugit</w:t>
      </w:r>
      <w:r w:rsidR="00402047" w:rsidRPr="0093702F">
        <w:rPr>
          <w:lang w:val="kl-GL"/>
        </w:rPr>
        <w:t xml:space="preserve"> </w:t>
      </w:r>
      <w:r w:rsidR="00427C59" w:rsidRPr="0093702F">
        <w:rPr>
          <w:lang w:val="kl-GL"/>
        </w:rPr>
        <w:t>sanilliussilluni nalunaarusiamik suliaqarnissaq pillugu isumaqatigiissu</w:t>
      </w:r>
      <w:r w:rsidR="00790622" w:rsidRPr="0093702F">
        <w:rPr>
          <w:lang w:val="kl-GL"/>
        </w:rPr>
        <w:t>tissap neqeroortitsiviginissaa Inuussutissarsiornermut, Aatsitassanut, Nukissiutinut, Inatsisit Atuutsinneqarnerannut Naligiissitaanermullu Naalakkersuisoqarfiup (Naalakkersuisoqarfik) kissaatigaa</w:t>
      </w:r>
      <w:r w:rsidR="00201214" w:rsidRPr="0093702F">
        <w:rPr>
          <w:lang w:val="kl-GL"/>
        </w:rPr>
        <w:t xml:space="preserve">. </w:t>
      </w:r>
    </w:p>
    <w:p w14:paraId="0B13BFAC" w14:textId="5BDC847F" w:rsidR="00EF1AAC" w:rsidRPr="0093702F" w:rsidRDefault="00402047" w:rsidP="00201214">
      <w:pPr>
        <w:rPr>
          <w:lang w:val="kl-GL"/>
        </w:rPr>
      </w:pPr>
      <w:r w:rsidRPr="0093702F">
        <w:rPr>
          <w:lang w:val="kl-GL"/>
        </w:rPr>
        <w:t>Nalunaarusiaq</w:t>
      </w:r>
      <w:r w:rsidR="00D62A9E" w:rsidRPr="0093702F">
        <w:rPr>
          <w:lang w:val="kl-GL"/>
        </w:rPr>
        <w:t xml:space="preserve"> </w:t>
      </w:r>
      <w:r w:rsidR="00007FC3" w:rsidRPr="0093702F">
        <w:rPr>
          <w:lang w:val="kl-GL"/>
        </w:rPr>
        <w:t>Kalaallit Nunaanni ESG-imut piumasaqaa</w:t>
      </w:r>
      <w:r w:rsidR="00D22AC6" w:rsidRPr="0093702F">
        <w:rPr>
          <w:lang w:val="kl-GL"/>
        </w:rPr>
        <w:t>ti</w:t>
      </w:r>
      <w:r w:rsidR="00BE2FE1" w:rsidRPr="0093702F">
        <w:rPr>
          <w:lang w:val="kl-GL"/>
        </w:rPr>
        <w:t>t</w:t>
      </w:r>
      <w:r w:rsidR="00D22AC6" w:rsidRPr="0093702F">
        <w:rPr>
          <w:lang w:val="kl-GL"/>
        </w:rPr>
        <w:t xml:space="preserve"> </w:t>
      </w:r>
      <w:r w:rsidR="00BE2FE1" w:rsidRPr="0093702F">
        <w:rPr>
          <w:lang w:val="kl-GL"/>
        </w:rPr>
        <w:t>nunani tamalaani malitassanut sanilliullug</w:t>
      </w:r>
      <w:r w:rsidRPr="0093702F">
        <w:rPr>
          <w:lang w:val="kl-GL"/>
        </w:rPr>
        <w:t>it,</w:t>
      </w:r>
      <w:r w:rsidR="00BE2FE1" w:rsidRPr="0093702F">
        <w:rPr>
          <w:lang w:val="kl-GL"/>
        </w:rPr>
        <w:t xml:space="preserve"> sanilliussilluni misissueqqissaarnermik imaqassaaq</w:t>
      </w:r>
      <w:r w:rsidR="00D62A9E" w:rsidRPr="0093702F">
        <w:rPr>
          <w:lang w:val="kl-GL"/>
        </w:rPr>
        <w:t>.</w:t>
      </w:r>
    </w:p>
    <w:p w14:paraId="24297E33" w14:textId="7A8867A8" w:rsidR="00201214" w:rsidRPr="0093702F" w:rsidRDefault="00FE179F" w:rsidP="00201214">
      <w:pPr>
        <w:rPr>
          <w:lang w:val="kl-GL"/>
        </w:rPr>
      </w:pPr>
      <w:r w:rsidRPr="0093702F">
        <w:rPr>
          <w:lang w:val="kl-GL"/>
        </w:rPr>
        <w:t>N</w:t>
      </w:r>
      <w:r w:rsidR="009F1F52" w:rsidRPr="0093702F">
        <w:rPr>
          <w:lang w:val="kl-GL"/>
        </w:rPr>
        <w:t>eqeroortitsinermut najoqqutassat suliarineqarnissaasa aallartinnissaa sioqqullugu</w:t>
      </w:r>
      <w:r w:rsidRPr="0093702F">
        <w:rPr>
          <w:lang w:val="kl-GL"/>
        </w:rPr>
        <w:t>, ilaatigut pilersuisussat sorliit aaqqiissutissallu sorliit Kalaallit Nunaanni niuerfinni pissarsiarineqarsinnaanersut misissorniarlugu,</w:t>
      </w:r>
      <w:r w:rsidR="009F1F52" w:rsidRPr="0093702F">
        <w:rPr>
          <w:lang w:val="kl-GL"/>
        </w:rPr>
        <w:t xml:space="preserve"> Naalakkersuisoqarfik niuerfimmi paasiniaavoq</w:t>
      </w:r>
      <w:r w:rsidR="00201214" w:rsidRPr="0093702F">
        <w:rPr>
          <w:lang w:val="kl-GL"/>
        </w:rPr>
        <w:t xml:space="preserve">. </w:t>
      </w:r>
    </w:p>
    <w:p w14:paraId="66DB35E7" w14:textId="2A88B7E5" w:rsidR="00201214" w:rsidRPr="0093702F" w:rsidRDefault="008F7865" w:rsidP="00201214">
      <w:pPr>
        <w:rPr>
          <w:lang w:val="kl-GL"/>
        </w:rPr>
      </w:pPr>
      <w:r w:rsidRPr="0093702F">
        <w:rPr>
          <w:lang w:val="kl-GL"/>
        </w:rPr>
        <w:t>N</w:t>
      </w:r>
      <w:r w:rsidR="00F766FC" w:rsidRPr="0093702F">
        <w:rPr>
          <w:lang w:val="kl-GL"/>
        </w:rPr>
        <w:t>eqeroortitsine</w:t>
      </w:r>
      <w:r w:rsidRPr="0093702F">
        <w:rPr>
          <w:lang w:val="kl-GL"/>
        </w:rPr>
        <w:t xml:space="preserve">rup annertuumik tuluttut ingerlanneqarnissaata eqqarsaatigineqarneranut </w:t>
      </w:r>
      <w:r w:rsidR="00F766FC" w:rsidRPr="0093702F">
        <w:rPr>
          <w:lang w:val="kl-GL"/>
        </w:rPr>
        <w:t>tunngaviusoq</w:t>
      </w:r>
      <w:r w:rsidRPr="0093702F">
        <w:rPr>
          <w:lang w:val="kl-GL"/>
        </w:rPr>
        <w:t xml:space="preserve"> allakkiami matumani eqqartorneqarpoq</w:t>
      </w:r>
      <w:r w:rsidR="00201214" w:rsidRPr="0093702F">
        <w:rPr>
          <w:lang w:val="kl-GL"/>
        </w:rPr>
        <w:t xml:space="preserve">. </w:t>
      </w:r>
    </w:p>
    <w:p w14:paraId="02AFD4C9" w14:textId="7705A0C5" w:rsidR="00201214" w:rsidRPr="0093702F" w:rsidRDefault="00201214" w:rsidP="00201214">
      <w:pPr>
        <w:rPr>
          <w:lang w:val="kl-GL"/>
        </w:rPr>
      </w:pPr>
      <w:r w:rsidRPr="0093702F">
        <w:rPr>
          <w:b/>
          <w:bCs/>
          <w:lang w:val="kl-GL"/>
        </w:rPr>
        <w:t xml:space="preserve">2.  </w:t>
      </w:r>
      <w:r w:rsidR="00A43823" w:rsidRPr="0093702F">
        <w:rPr>
          <w:b/>
          <w:bCs/>
          <w:lang w:val="kl-GL"/>
        </w:rPr>
        <w:t>Oqaatsinik toqqaaneq</w:t>
      </w:r>
      <w:r w:rsidRPr="0093702F">
        <w:rPr>
          <w:b/>
          <w:bCs/>
          <w:lang w:val="kl-GL"/>
        </w:rPr>
        <w:t xml:space="preserve"> </w:t>
      </w:r>
    </w:p>
    <w:p w14:paraId="2E82CBC8" w14:textId="5298EF2D" w:rsidR="00201214" w:rsidRPr="0093702F" w:rsidRDefault="007B0D5B" w:rsidP="00201214">
      <w:pPr>
        <w:rPr>
          <w:lang w:val="kl-GL"/>
        </w:rPr>
      </w:pPr>
      <w:r w:rsidRPr="0093702F">
        <w:rPr>
          <w:lang w:val="kl-GL"/>
        </w:rPr>
        <w:t>Naalakkersuisoqarfi</w:t>
      </w:r>
      <w:r w:rsidR="00187B22" w:rsidRPr="0093702F">
        <w:rPr>
          <w:lang w:val="kl-GL"/>
        </w:rPr>
        <w:t>k</w:t>
      </w:r>
      <w:r w:rsidRPr="0093702F">
        <w:rPr>
          <w:lang w:val="kl-GL"/>
        </w:rPr>
        <w:t xml:space="preserve"> niuerfimmi paasiniaanermini</w:t>
      </w:r>
      <w:r w:rsidR="00E00B41" w:rsidRPr="0093702F">
        <w:rPr>
          <w:lang w:val="kl-GL"/>
        </w:rPr>
        <w:t>, isumaqatigiissut neqeroortitsivigineqartoq taanna pillugu najukkani pilersuisuusinnaasunnik takusaqa</w:t>
      </w:r>
      <w:r w:rsidR="00291389" w:rsidRPr="0093702F">
        <w:rPr>
          <w:lang w:val="kl-GL"/>
        </w:rPr>
        <w:t>nngilaq</w:t>
      </w:r>
      <w:r w:rsidR="00201214" w:rsidRPr="0093702F">
        <w:rPr>
          <w:lang w:val="kl-GL"/>
        </w:rPr>
        <w:t xml:space="preserve">. </w:t>
      </w:r>
      <w:r w:rsidR="007D2F5F" w:rsidRPr="0093702F">
        <w:rPr>
          <w:lang w:val="kl-GL"/>
        </w:rPr>
        <w:t>Taamaattumik u</w:t>
      </w:r>
      <w:r w:rsidR="00291389" w:rsidRPr="0093702F">
        <w:rPr>
          <w:lang w:val="kl-GL"/>
        </w:rPr>
        <w:t>nammilleqatigiiffissap annertuunngornissaa aammalu sapinngisamik appasinnerpaamik akeqar</w:t>
      </w:r>
      <w:r w:rsidR="007D2F5F" w:rsidRPr="0093702F">
        <w:rPr>
          <w:lang w:val="kl-GL"/>
        </w:rPr>
        <w:t>tillugu aaqqiissutissamik pitsaanerpaamik Naalakkersuisoqarfiup neqeroortigineqarnissaa qulakkeerniarlugit</w:t>
      </w:r>
      <w:r w:rsidR="00201214" w:rsidRPr="0093702F">
        <w:rPr>
          <w:lang w:val="kl-GL"/>
        </w:rPr>
        <w:t xml:space="preserve">, </w:t>
      </w:r>
      <w:r w:rsidR="00D23EDF" w:rsidRPr="0093702F">
        <w:rPr>
          <w:lang w:val="kl-GL"/>
        </w:rPr>
        <w:t>Naalakkersuisoqarfik naliliivoq neqeroortitsinermut najoqqutassat tuluttut suliarineqarnissaat aammalu neqeroortitsinerup allatigut tuluttut ingerlanneqarnissaa naleqqunnerpaasussaasoq</w:t>
      </w:r>
      <w:r w:rsidR="00201214" w:rsidRPr="0093702F">
        <w:rPr>
          <w:lang w:val="kl-GL"/>
        </w:rPr>
        <w:t xml:space="preserve">. </w:t>
      </w:r>
    </w:p>
    <w:p w14:paraId="6AD08A4D" w14:textId="003B2610" w:rsidR="00201214" w:rsidRPr="0093702F" w:rsidRDefault="00080B03" w:rsidP="00201214">
      <w:pPr>
        <w:rPr>
          <w:lang w:val="kl-GL"/>
        </w:rPr>
      </w:pPr>
      <w:r w:rsidRPr="0093702F">
        <w:rPr>
          <w:lang w:val="kl-GL"/>
        </w:rPr>
        <w:t>neqerooruteqartut tamarmik naligiimmik pineqarnissaat</w:t>
      </w:r>
      <w:r w:rsidR="0038502A" w:rsidRPr="0093702F">
        <w:rPr>
          <w:lang w:val="kl-GL"/>
        </w:rPr>
        <w:t>,</w:t>
      </w:r>
      <w:r w:rsidRPr="0093702F">
        <w:rPr>
          <w:lang w:val="kl-GL"/>
        </w:rPr>
        <w:t xml:space="preserve"> </w:t>
      </w:r>
      <w:r w:rsidR="0038502A" w:rsidRPr="0093702F">
        <w:rPr>
          <w:lang w:val="kl-GL"/>
        </w:rPr>
        <w:t>neqeroortitsinermut suleriaatsimut atatillugu eqaatsuutitsinissaq aammalu oqaatsit</w:t>
      </w:r>
      <w:r w:rsidR="00233242" w:rsidRPr="0093702F">
        <w:rPr>
          <w:lang w:val="kl-GL"/>
        </w:rPr>
        <w:t xml:space="preserve"> assigiinngitsut akornanni naapertuutinngitsoqannginnissaa </w:t>
      </w:r>
      <w:r w:rsidRPr="0093702F">
        <w:rPr>
          <w:lang w:val="kl-GL"/>
        </w:rPr>
        <w:t>qulakkeerniarlug</w:t>
      </w:r>
      <w:r w:rsidR="00233242" w:rsidRPr="0093702F">
        <w:rPr>
          <w:lang w:val="kl-GL"/>
        </w:rPr>
        <w:t>it Naalakkersuisoqarfiup ataatsimut isigalugu</w:t>
      </w:r>
      <w:r w:rsidR="00C0280D" w:rsidRPr="0093702F">
        <w:rPr>
          <w:lang w:val="kl-GL"/>
        </w:rPr>
        <w:t xml:space="preserve"> oqaatsit ataasiinnaat atorlugit neqeroortitsinermut najoqqutassat suliarinissaat kissaatigaa</w:t>
      </w:r>
      <w:r w:rsidR="00201214" w:rsidRPr="0093702F">
        <w:rPr>
          <w:lang w:val="kl-GL"/>
        </w:rPr>
        <w:t xml:space="preserve">. </w:t>
      </w:r>
      <w:r w:rsidR="00F633A9" w:rsidRPr="0093702F">
        <w:rPr>
          <w:lang w:val="kl-GL"/>
        </w:rPr>
        <w:t>Tamanna aamma isumalluutinut tunngasunik pissuteqarpoq</w:t>
      </w:r>
      <w:r w:rsidR="00201214" w:rsidRPr="0093702F">
        <w:rPr>
          <w:lang w:val="kl-GL"/>
        </w:rPr>
        <w:t xml:space="preserve">. </w:t>
      </w:r>
      <w:r w:rsidR="000056B6" w:rsidRPr="0093702F">
        <w:rPr>
          <w:lang w:val="kl-GL"/>
        </w:rPr>
        <w:t>Taamaalilluni oqaatsit arlallit atorlugit suliaqarnermi isumalluuti</w:t>
      </w:r>
      <w:r w:rsidR="00462EDE" w:rsidRPr="0093702F">
        <w:rPr>
          <w:lang w:val="kl-GL"/>
        </w:rPr>
        <w:t>t</w:t>
      </w:r>
      <w:r w:rsidR="000056B6" w:rsidRPr="0093702F">
        <w:rPr>
          <w:lang w:val="kl-GL"/>
        </w:rPr>
        <w:t xml:space="preserve"> annert</w:t>
      </w:r>
      <w:r w:rsidR="00462EDE" w:rsidRPr="0093702F">
        <w:rPr>
          <w:lang w:val="kl-GL"/>
        </w:rPr>
        <w:t>uneru</w:t>
      </w:r>
      <w:r w:rsidR="000056B6" w:rsidRPr="0093702F">
        <w:rPr>
          <w:lang w:val="kl-GL"/>
        </w:rPr>
        <w:t>jussui</w:t>
      </w:r>
      <w:r w:rsidR="00462EDE" w:rsidRPr="0093702F">
        <w:rPr>
          <w:lang w:val="kl-GL"/>
        </w:rPr>
        <w:t>t</w:t>
      </w:r>
      <w:r w:rsidR="000056B6" w:rsidRPr="0093702F">
        <w:rPr>
          <w:lang w:val="kl-GL"/>
        </w:rPr>
        <w:t xml:space="preserve"> ato</w:t>
      </w:r>
      <w:r w:rsidR="00462EDE" w:rsidRPr="0093702F">
        <w:rPr>
          <w:lang w:val="kl-GL"/>
        </w:rPr>
        <w:t>rneqartariaqartarput</w:t>
      </w:r>
      <w:r w:rsidR="00201214" w:rsidRPr="0093702F">
        <w:rPr>
          <w:lang w:val="kl-GL"/>
        </w:rPr>
        <w:t xml:space="preserve">. </w:t>
      </w:r>
    </w:p>
    <w:p w14:paraId="0AF313F4" w14:textId="5934E96B" w:rsidR="009126D4" w:rsidRPr="0093702F" w:rsidRDefault="00462EDE" w:rsidP="009126D4">
      <w:pPr>
        <w:rPr>
          <w:lang w:val="kl-GL"/>
        </w:rPr>
      </w:pPr>
      <w:r w:rsidRPr="0093702F">
        <w:rPr>
          <w:lang w:val="kl-GL"/>
        </w:rPr>
        <w:t xml:space="preserve">Aamma tassunga atatillugu oqaatigineqassaaq nalunaarusiaq </w:t>
      </w:r>
      <w:r w:rsidR="00980B29" w:rsidRPr="0093702F">
        <w:rPr>
          <w:lang w:val="kl-GL"/>
        </w:rPr>
        <w:t>ujartorneqartoq tuluttuujusussaammat</w:t>
      </w:r>
      <w:r w:rsidR="009126D4" w:rsidRPr="0093702F">
        <w:rPr>
          <w:lang w:val="kl-GL"/>
        </w:rPr>
        <w:t xml:space="preserve">. </w:t>
      </w:r>
      <w:r w:rsidR="00980B29" w:rsidRPr="0093702F">
        <w:rPr>
          <w:lang w:val="kl-GL"/>
        </w:rPr>
        <w:t>Taamaalilluni neqerooruteqartuni ajugaasup tuluttut suliaqarsinnaanissaa piumasaqaataavoq</w:t>
      </w:r>
      <w:r w:rsidR="009126D4" w:rsidRPr="0093702F">
        <w:rPr>
          <w:lang w:val="kl-GL"/>
        </w:rPr>
        <w:t xml:space="preserve">. </w:t>
      </w:r>
    </w:p>
    <w:p w14:paraId="5D56AA3A" w14:textId="4CBC184E" w:rsidR="00201214" w:rsidRPr="0093702F" w:rsidRDefault="00DE0EA9" w:rsidP="00201214">
      <w:pPr>
        <w:rPr>
          <w:lang w:val="kl-GL"/>
        </w:rPr>
      </w:pPr>
      <w:r w:rsidRPr="0093702F">
        <w:rPr>
          <w:lang w:val="kl-GL"/>
        </w:rPr>
        <w:t>Neqeroortitsinerup ingerlanneqarnerani oqaatsit sorliit atorneqarnissaannut immikkut piumasaqaatinik neqeroortitsinermut inatsimmi aalajangersaasoqarsimanngilaq</w:t>
      </w:r>
      <w:r w:rsidR="00201214" w:rsidRPr="0093702F">
        <w:rPr>
          <w:lang w:val="kl-GL"/>
        </w:rPr>
        <w:t xml:space="preserve">. </w:t>
      </w:r>
      <w:r w:rsidRPr="0093702F">
        <w:rPr>
          <w:lang w:val="kl-GL"/>
        </w:rPr>
        <w:t xml:space="preserve">Taamaattoq </w:t>
      </w:r>
      <w:r w:rsidR="00F753D1" w:rsidRPr="0093702F">
        <w:rPr>
          <w:lang w:val="kl-GL"/>
        </w:rPr>
        <w:t xml:space="preserve">neqeroortitsinermut inatsimmi § 23, imm. 1-imut nassuiaatit immikkut ittut malillugit </w:t>
      </w:r>
      <w:r w:rsidR="00E04BB9" w:rsidRPr="0093702F">
        <w:rPr>
          <w:lang w:val="kl-GL"/>
        </w:rPr>
        <w:t xml:space="preserve">neqeroortitsinermut nalunaarut peqatigisaanik </w:t>
      </w:r>
      <w:r w:rsidR="00E04BB9" w:rsidRPr="0093702F">
        <w:rPr>
          <w:lang w:val="kl-GL"/>
        </w:rPr>
        <w:lastRenderedPageBreak/>
        <w:t>kalaallisut danskisullu tamanut saqqummiunneqa</w:t>
      </w:r>
      <w:r w:rsidR="00F753D1" w:rsidRPr="0093702F">
        <w:rPr>
          <w:lang w:val="kl-GL"/>
        </w:rPr>
        <w:t>rtu</w:t>
      </w:r>
      <w:r w:rsidR="00E04BB9" w:rsidRPr="0093702F">
        <w:rPr>
          <w:lang w:val="kl-GL"/>
        </w:rPr>
        <w:t>ssa</w:t>
      </w:r>
      <w:r w:rsidR="00F753D1" w:rsidRPr="0093702F">
        <w:rPr>
          <w:lang w:val="kl-GL"/>
        </w:rPr>
        <w:t>av</w:t>
      </w:r>
      <w:r w:rsidR="00E04BB9" w:rsidRPr="0093702F">
        <w:rPr>
          <w:lang w:val="kl-GL"/>
        </w:rPr>
        <w:t>oq</w:t>
      </w:r>
      <w:r w:rsidR="00201214" w:rsidRPr="0093702F">
        <w:rPr>
          <w:lang w:val="kl-GL"/>
        </w:rPr>
        <w:t xml:space="preserve">. </w:t>
      </w:r>
      <w:r w:rsidR="008811AC" w:rsidRPr="0093702F">
        <w:rPr>
          <w:lang w:val="kl-GL"/>
        </w:rPr>
        <w:t>Allatigut oqaatsinik toqqaanissamut piumasaqaatinik aalajangersaasoqarsimanngilaq</w:t>
      </w:r>
      <w:r w:rsidR="00201214" w:rsidRPr="0093702F">
        <w:rPr>
          <w:lang w:val="kl-GL"/>
        </w:rPr>
        <w:t xml:space="preserve">. </w:t>
      </w:r>
    </w:p>
    <w:p w14:paraId="7CFF0518" w14:textId="0427A7A9" w:rsidR="00201214" w:rsidRPr="0093702F" w:rsidRDefault="008811AC" w:rsidP="00201214">
      <w:pPr>
        <w:rPr>
          <w:lang w:val="kl-GL"/>
        </w:rPr>
      </w:pPr>
      <w:r w:rsidRPr="0093702F">
        <w:rPr>
          <w:lang w:val="kl-GL"/>
        </w:rPr>
        <w:t>Taamaattoq soqutiginnittut tamarmik neqeroortitsi</w:t>
      </w:r>
      <w:r w:rsidR="00CF60F2" w:rsidRPr="0093702F">
        <w:rPr>
          <w:lang w:val="kl-GL"/>
        </w:rPr>
        <w:t>nermik ilisimanninnissaasa qulakkeernissaa Naalakkersuisoqarfiup kissaatigaa</w:t>
      </w:r>
      <w:r w:rsidR="00201214" w:rsidRPr="0093702F">
        <w:rPr>
          <w:lang w:val="kl-GL"/>
        </w:rPr>
        <w:t xml:space="preserve">. </w:t>
      </w:r>
      <w:r w:rsidR="00CF60F2" w:rsidRPr="0093702F">
        <w:rPr>
          <w:lang w:val="kl-GL"/>
        </w:rPr>
        <w:t>Taamaattumik neqeroortitsineq pillugu nalunaar</w:t>
      </w:r>
      <w:r w:rsidR="00B90C20" w:rsidRPr="0093702F">
        <w:rPr>
          <w:lang w:val="kl-GL"/>
        </w:rPr>
        <w:t>ut kalaallisut danskisullu Namminersorlutik Oqartussat neqeroortitsinermut nittartagaanni Naalakkersuisoqarfiup tamanut saqqummiutissavaa</w:t>
      </w:r>
      <w:r w:rsidR="00201214" w:rsidRPr="0093702F">
        <w:rPr>
          <w:lang w:val="kl-GL"/>
        </w:rPr>
        <w:t xml:space="preserve">. </w:t>
      </w:r>
      <w:r w:rsidR="00473BE4" w:rsidRPr="0093702F">
        <w:rPr>
          <w:lang w:val="kl-GL"/>
        </w:rPr>
        <w:t>Taamaattoq pissutsinik attuumassutilinnik tamaginnik nalilersuineq tunngavigalugu</w:t>
      </w:r>
      <w:r w:rsidR="0093702F" w:rsidRPr="0093702F">
        <w:rPr>
          <w:lang w:val="kl-GL"/>
        </w:rPr>
        <w:t>, ilanngullugu matuma siuliani allassimasut tunngavigalugit, Naalakkersuisoqarfik aalajangerpoq neqeroortitsinermut najoqqutassat allat tuluttuinnaq suliarineqassasut aammalu neqeroortitsineq allatigut tuluttut ingerlanneqassasoq</w:t>
      </w:r>
      <w:r w:rsidR="00201214" w:rsidRPr="0093702F">
        <w:rPr>
          <w:lang w:val="kl-GL"/>
        </w:rPr>
        <w:t xml:space="preserve">. </w:t>
      </w:r>
    </w:p>
    <w:p w14:paraId="0CDE729F" w14:textId="4D1FE287" w:rsidR="009E2C16" w:rsidRPr="0093702F" w:rsidRDefault="009E2C16" w:rsidP="004115F0">
      <w:pPr>
        <w:rPr>
          <w:lang w:val="kl-GL"/>
        </w:rPr>
      </w:pPr>
    </w:p>
    <w:sectPr w:rsidR="009E2C16" w:rsidRPr="009370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05FA0" w14:textId="77777777" w:rsidR="0018159E" w:rsidRDefault="0018159E" w:rsidP="00201214">
      <w:pPr>
        <w:spacing w:after="0" w:line="240" w:lineRule="auto"/>
      </w:pPr>
      <w:r>
        <w:separator/>
      </w:r>
    </w:p>
  </w:endnote>
  <w:endnote w:type="continuationSeparator" w:id="0">
    <w:p w14:paraId="10DF1894" w14:textId="77777777" w:rsidR="0018159E" w:rsidRDefault="0018159E" w:rsidP="00201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99665" w14:textId="77777777" w:rsidR="000520D5" w:rsidRDefault="000520D5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66E34" w14:textId="77777777" w:rsidR="000520D5" w:rsidRDefault="000520D5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128BD" w14:textId="77777777" w:rsidR="000520D5" w:rsidRDefault="000520D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3843" w14:textId="77777777" w:rsidR="0018159E" w:rsidRDefault="0018159E" w:rsidP="00201214">
      <w:pPr>
        <w:spacing w:after="0" w:line="240" w:lineRule="auto"/>
      </w:pPr>
      <w:r>
        <w:separator/>
      </w:r>
    </w:p>
  </w:footnote>
  <w:footnote w:type="continuationSeparator" w:id="0">
    <w:p w14:paraId="63D49B66" w14:textId="77777777" w:rsidR="0018159E" w:rsidRDefault="0018159E" w:rsidP="00201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70994" w14:textId="77777777" w:rsidR="000520D5" w:rsidRDefault="000520D5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C567" w14:textId="3B338128" w:rsidR="000520D5" w:rsidRPr="000520D5" w:rsidRDefault="00D62A9E" w:rsidP="000520D5">
    <w:pPr>
      <w:pStyle w:val="Lillev"/>
      <w:spacing w:line="240" w:lineRule="auto"/>
      <w:rPr>
        <w:lang w:val="da-GL"/>
      </w:rPr>
    </w:pPr>
    <w:bookmarkStart w:id="0" w:name="_Hlk223432627"/>
    <w:r>
      <w:rPr>
        <w:noProof/>
        <w:lang w:eastAsia="da-DK"/>
      </w:rPr>
      <w:drawing>
        <wp:anchor distT="0" distB="0" distL="114300" distR="114300" simplePos="0" relativeHeight="251659264" behindDoc="0" locked="1" layoutInCell="1" allowOverlap="1" wp14:anchorId="7732019F" wp14:editId="5475214E">
          <wp:simplePos x="0" y="0"/>
          <wp:positionH relativeFrom="column">
            <wp:posOffset>4219575</wp:posOffset>
          </wp:positionH>
          <wp:positionV relativeFrom="page">
            <wp:posOffset>382905</wp:posOffset>
          </wp:positionV>
          <wp:extent cx="2162175" cy="714375"/>
          <wp:effectExtent l="0" t="0" r="9525" b="9525"/>
          <wp:wrapNone/>
          <wp:docPr id="1" name="Billede 1" descr="Nanoq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noq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proofErr w:type="spellStart"/>
    <w:r w:rsidR="000520D5" w:rsidRPr="000520D5">
      <w:rPr>
        <w:lang w:val="en-US"/>
      </w:rPr>
      <w:t>Inuussutissarsiornermut</w:t>
    </w:r>
    <w:proofErr w:type="spellEnd"/>
    <w:r w:rsidR="000520D5" w:rsidRPr="000520D5">
      <w:rPr>
        <w:lang w:val="en-US"/>
      </w:rPr>
      <w:t xml:space="preserve"> </w:t>
    </w:r>
    <w:proofErr w:type="spellStart"/>
    <w:r w:rsidR="000520D5" w:rsidRPr="000520D5">
      <w:rPr>
        <w:lang w:val="en-US"/>
      </w:rPr>
      <w:t>Aatsitassanullu</w:t>
    </w:r>
    <w:proofErr w:type="spellEnd"/>
    <w:r w:rsidR="000520D5" w:rsidRPr="000520D5">
      <w:rPr>
        <w:lang w:val="en-US"/>
      </w:rPr>
      <w:t xml:space="preserve"> </w:t>
    </w:r>
    <w:proofErr w:type="spellStart"/>
    <w:r w:rsidR="000520D5" w:rsidRPr="000520D5">
      <w:rPr>
        <w:lang w:val="en-US"/>
      </w:rPr>
      <w:t>Naalakkersuisoqarfik</w:t>
    </w:r>
    <w:proofErr w:type="spellEnd"/>
  </w:p>
  <w:p w14:paraId="44EAE99E" w14:textId="77777777" w:rsidR="000520D5" w:rsidRPr="000520D5" w:rsidRDefault="000520D5" w:rsidP="000520D5">
    <w:pPr>
      <w:pStyle w:val="Lillev"/>
      <w:rPr>
        <w:lang w:val="da-GL"/>
      </w:rPr>
    </w:pPr>
    <w:r w:rsidRPr="000520D5">
      <w:rPr>
        <w:lang w:val="kl-GL"/>
      </w:rPr>
      <w:t>Departementet for Erhverv og Råstoffer</w:t>
    </w:r>
  </w:p>
  <w:p w14:paraId="03112D24" w14:textId="77777777" w:rsidR="000520D5" w:rsidRPr="000520D5" w:rsidRDefault="000520D5" w:rsidP="000520D5">
    <w:pPr>
      <w:pStyle w:val="Lillev"/>
      <w:rPr>
        <w:lang w:val="da-GL"/>
      </w:rPr>
    </w:pPr>
    <w:r w:rsidRPr="000520D5">
      <w:rPr>
        <w:lang w:val="en-GB"/>
      </w:rPr>
      <w:t>Ministry of Business and Mineral Resources</w:t>
    </w:r>
  </w:p>
  <w:p w14:paraId="69F91B23" w14:textId="44FD7048" w:rsidR="00201214" w:rsidRPr="000520D5" w:rsidRDefault="00201214" w:rsidP="000520D5">
    <w:pPr>
      <w:pStyle w:val="Lillev"/>
      <w:spacing w:line="240" w:lineRule="auto"/>
      <w:jc w:val="left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D3FC6" w14:textId="77777777" w:rsidR="000520D5" w:rsidRDefault="000520D5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AAB"/>
    <w:rsid w:val="000056B6"/>
    <w:rsid w:val="0000792D"/>
    <w:rsid w:val="00007FC3"/>
    <w:rsid w:val="000520D5"/>
    <w:rsid w:val="00080B03"/>
    <w:rsid w:val="00094AAB"/>
    <w:rsid w:val="000C2D1B"/>
    <w:rsid w:val="0018159E"/>
    <w:rsid w:val="00187B22"/>
    <w:rsid w:val="00197637"/>
    <w:rsid w:val="00201214"/>
    <w:rsid w:val="00233242"/>
    <w:rsid w:val="00291389"/>
    <w:rsid w:val="00310FAC"/>
    <w:rsid w:val="00315CD2"/>
    <w:rsid w:val="003564F4"/>
    <w:rsid w:val="003566E4"/>
    <w:rsid w:val="0038502A"/>
    <w:rsid w:val="003B7EF1"/>
    <w:rsid w:val="00402047"/>
    <w:rsid w:val="004115F0"/>
    <w:rsid w:val="004167E2"/>
    <w:rsid w:val="00427C59"/>
    <w:rsid w:val="00462EDE"/>
    <w:rsid w:val="00473BE4"/>
    <w:rsid w:val="005B678D"/>
    <w:rsid w:val="005E2EC3"/>
    <w:rsid w:val="006A70E6"/>
    <w:rsid w:val="006B6E4C"/>
    <w:rsid w:val="007309A6"/>
    <w:rsid w:val="00790622"/>
    <w:rsid w:val="007B0D5B"/>
    <w:rsid w:val="007B172B"/>
    <w:rsid w:val="007D2F5F"/>
    <w:rsid w:val="008811AC"/>
    <w:rsid w:val="008F7865"/>
    <w:rsid w:val="00907F5B"/>
    <w:rsid w:val="009126D4"/>
    <w:rsid w:val="0093702F"/>
    <w:rsid w:val="00980B29"/>
    <w:rsid w:val="009E2C16"/>
    <w:rsid w:val="009F1F52"/>
    <w:rsid w:val="009F6E75"/>
    <w:rsid w:val="00A43823"/>
    <w:rsid w:val="00A45FB4"/>
    <w:rsid w:val="00AC1932"/>
    <w:rsid w:val="00B4521A"/>
    <w:rsid w:val="00B90C20"/>
    <w:rsid w:val="00BC3EAE"/>
    <w:rsid w:val="00BE2FE1"/>
    <w:rsid w:val="00C0280D"/>
    <w:rsid w:val="00CF60F2"/>
    <w:rsid w:val="00CF6DFC"/>
    <w:rsid w:val="00D22AC6"/>
    <w:rsid w:val="00D23EDF"/>
    <w:rsid w:val="00D62A9E"/>
    <w:rsid w:val="00D974A9"/>
    <w:rsid w:val="00DE0EA9"/>
    <w:rsid w:val="00E00B41"/>
    <w:rsid w:val="00E04BB9"/>
    <w:rsid w:val="00EF1AAC"/>
    <w:rsid w:val="00F34DED"/>
    <w:rsid w:val="00F633A9"/>
    <w:rsid w:val="00F753D1"/>
    <w:rsid w:val="00F766FC"/>
    <w:rsid w:val="00FE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69739"/>
  <w15:docId w15:val="{EE64DCC6-3EAE-473E-95E7-E7B8C4FF6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2012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01214"/>
  </w:style>
  <w:style w:type="paragraph" w:styleId="Sidefod">
    <w:name w:val="footer"/>
    <w:basedOn w:val="Normal"/>
    <w:link w:val="SidefodTegn"/>
    <w:uiPriority w:val="99"/>
    <w:unhideWhenUsed/>
    <w:rsid w:val="002012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01214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0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01214"/>
    <w:rPr>
      <w:rFonts w:ascii="Tahoma" w:hAnsi="Tahoma" w:cs="Tahoma"/>
      <w:sz w:val="16"/>
      <w:szCs w:val="16"/>
    </w:rPr>
  </w:style>
  <w:style w:type="character" w:customStyle="1" w:styleId="Lille1Tegn">
    <w:name w:val="Lille 1 Tegn"/>
    <w:basedOn w:val="Standardskrifttypeiafsnit"/>
    <w:link w:val="Lillev"/>
    <w:locked/>
    <w:rsid w:val="00201214"/>
    <w:rPr>
      <w:rFonts w:ascii="Arial" w:eastAsia="Times New Roman" w:hAnsi="Arial" w:cs="Times New Roman"/>
      <w:sz w:val="14"/>
      <w:szCs w:val="24"/>
    </w:rPr>
  </w:style>
  <w:style w:type="paragraph" w:customStyle="1" w:styleId="Lillev">
    <w:name w:val="Lille v"/>
    <w:basedOn w:val="Sidehoved"/>
    <w:link w:val="Lille1Tegn"/>
    <w:qFormat/>
    <w:rsid w:val="00201214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315CD2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315CD2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315CD2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315CD2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315CD2"/>
    <w:rPr>
      <w:b/>
      <w:bCs/>
      <w:sz w:val="20"/>
      <w:szCs w:val="20"/>
    </w:rPr>
  </w:style>
  <w:style w:type="paragraph" w:styleId="Korrektur">
    <w:name w:val="Revision"/>
    <w:hidden/>
    <w:uiPriority w:val="99"/>
    <w:semiHidden/>
    <w:rsid w:val="00D62A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2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sd\AppData\Local\cBrain\F2\.tmp\e6f8f4f9daa942dfa88559202ed68a8f.dotx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9FD8D9E-1AB0-4EE3-91DB-62BC8DE7CB2C}">
  <we:reference id="wa104382089" version="1.0.3.0" store="en-001" storeType="OMEX"/>
  <we:alternateReferences>
    <we:reference id="WA104382089" version="1.0.3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e6f8f4f9daa942dfa88559202ed68a8f</Template>
  <TotalTime>367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 Simmelsgaard</dc:creator>
  <cp:lastModifiedBy>Bo Simmelsgaard</cp:lastModifiedBy>
  <cp:revision>42</cp:revision>
  <dcterms:created xsi:type="dcterms:W3CDTF">2026-03-22T22:06:00Z</dcterms:created>
  <dcterms:modified xsi:type="dcterms:W3CDTF">2026-04-17T15:43:00Z</dcterms:modified>
</cp:coreProperties>
</file>